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D69" w:rsidRDefault="00117D69" w:rsidP="00117D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WHYTE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(fl.1433)</w:t>
      </w:r>
    </w:p>
    <w:p w:rsidR="00117D69" w:rsidRDefault="00117D69" w:rsidP="00117D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Balderton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Nottinghamshire.</w:t>
      </w:r>
    </w:p>
    <w:p w:rsidR="00117D69" w:rsidRDefault="00117D69" w:rsidP="00117D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17D69" w:rsidRDefault="00117D69" w:rsidP="00117D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17D69" w:rsidRDefault="00117D69" w:rsidP="00117D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Jun.1433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Newark into lands</w:t>
      </w:r>
    </w:p>
    <w:p w:rsidR="00117D69" w:rsidRDefault="00117D69" w:rsidP="00117D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Sir John de Etton(q.v.).</w:t>
      </w:r>
    </w:p>
    <w:p w:rsidR="00117D69" w:rsidRDefault="00117D69" w:rsidP="00117D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24-43)</w:t>
      </w:r>
    </w:p>
    <w:p w:rsidR="00117D69" w:rsidRDefault="00117D69" w:rsidP="00117D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17D69" w:rsidRDefault="00117D69" w:rsidP="00117D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117D69" w:rsidRDefault="00117D69" w:rsidP="00117D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March 2016</w:t>
      </w:r>
    </w:p>
    <w:sectPr w:rsidR="006B2F86" w:rsidRPr="00117D6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D69" w:rsidRDefault="00117D69" w:rsidP="00E71FC3">
      <w:pPr>
        <w:spacing w:after="0" w:line="240" w:lineRule="auto"/>
      </w:pPr>
      <w:r>
        <w:separator/>
      </w:r>
    </w:p>
  </w:endnote>
  <w:endnote w:type="continuationSeparator" w:id="0">
    <w:p w:rsidR="00117D69" w:rsidRDefault="00117D6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D69" w:rsidRDefault="00117D69" w:rsidP="00E71FC3">
      <w:pPr>
        <w:spacing w:after="0" w:line="240" w:lineRule="auto"/>
      </w:pPr>
      <w:r>
        <w:separator/>
      </w:r>
    </w:p>
  </w:footnote>
  <w:footnote w:type="continuationSeparator" w:id="0">
    <w:p w:rsidR="00117D69" w:rsidRDefault="00117D6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D69"/>
    <w:rsid w:val="00117D6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FC30B"/>
  <w15:chartTrackingRefBased/>
  <w15:docId w15:val="{407813D2-D33E-4862-B22C-B1E2B12F4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2016-03-07T21:54:00Z</dcterms:created>
  <dcterms:modified xsi:type="dcterms:W3CDTF">2016-03-07T21:55:00Z</dcterms:modified>
</cp:coreProperties>
</file>